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kern w:val="0"/>
          <w:sz w:val="28"/>
          <w:szCs w:val="28"/>
        </w:rPr>
        <w:t>附件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：</w:t>
      </w:r>
    </w:p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第16届大广赛营销创客类（短视频、直播）竞赛</w:t>
      </w:r>
    </w:p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教师培训班报名表</w:t>
      </w:r>
    </w:p>
    <w:tbl>
      <w:tblPr>
        <w:tblStyle w:val="7"/>
        <w:tblpPr w:leftFromText="180" w:rightFromText="180" w:vertAnchor="text" w:horzAnchor="page" w:tblpX="1724" w:tblpY="772"/>
        <w:tblOverlap w:val="never"/>
        <w:tblW w:w="8776" w:type="dxa"/>
        <w:tblCellSpacing w:w="0" w:type="dxa"/>
        <w:tblInd w:w="0" w:type="dxa"/>
        <w:tblBorders>
          <w:top w:val="outset" w:color="999999" w:sz="6" w:space="0"/>
          <w:left w:val="outset" w:color="999999" w:sz="6" w:space="0"/>
          <w:bottom w:val="outset" w:color="999999" w:sz="6" w:space="0"/>
          <w:right w:val="outset" w:color="999999" w:sz="6" w:space="0"/>
          <w:insideH w:val="outset" w:color="999999" w:sz="6" w:space="0"/>
          <w:insideV w:val="outset" w:color="999999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615"/>
        <w:gridCol w:w="1371"/>
        <w:gridCol w:w="1332"/>
        <w:gridCol w:w="1804"/>
        <w:gridCol w:w="1080"/>
        <w:gridCol w:w="1149"/>
      </w:tblGrid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594" w:hRule="atLeast"/>
          <w:tblCellSpacing w:w="0" w:type="dxa"/>
        </w:trPr>
        <w:tc>
          <w:tcPr>
            <w:tcW w:w="142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学校名称</w:t>
            </w:r>
          </w:p>
        </w:tc>
        <w:tc>
          <w:tcPr>
            <w:tcW w:w="7351" w:type="dxa"/>
            <w:gridSpan w:val="6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</w:tr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600" w:hRule="atLeast"/>
          <w:tblCellSpacing w:w="0" w:type="dxa"/>
        </w:trPr>
        <w:tc>
          <w:tcPr>
            <w:tcW w:w="142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姓名</w:t>
            </w:r>
          </w:p>
        </w:tc>
        <w:tc>
          <w:tcPr>
            <w:tcW w:w="61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性别</w:t>
            </w:r>
          </w:p>
        </w:tc>
        <w:tc>
          <w:tcPr>
            <w:tcW w:w="137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手机</w:t>
            </w:r>
          </w:p>
        </w:tc>
        <w:tc>
          <w:tcPr>
            <w:tcW w:w="1332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3"/>
                <w:szCs w:val="19"/>
              </w:rPr>
              <w:t>职务</w:t>
            </w:r>
          </w:p>
        </w:tc>
        <w:tc>
          <w:tcPr>
            <w:tcW w:w="180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微信号</w:t>
            </w:r>
          </w:p>
        </w:tc>
        <w:tc>
          <w:tcPr>
            <w:tcW w:w="1080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5" w:lineRule="atLeast"/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3"/>
                <w:szCs w:val="19"/>
              </w:rPr>
              <w:t>地址</w:t>
            </w:r>
          </w:p>
        </w:tc>
        <w:tc>
          <w:tcPr>
            <w:tcW w:w="1149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3"/>
                <w:szCs w:val="19"/>
              </w:rPr>
              <w:t xml:space="preserve">  邮箱</w:t>
            </w:r>
          </w:p>
        </w:tc>
      </w:tr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600" w:hRule="atLeast"/>
          <w:tblCellSpacing w:w="0" w:type="dxa"/>
        </w:trPr>
        <w:tc>
          <w:tcPr>
            <w:tcW w:w="142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61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7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32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80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149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</w:tr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600" w:hRule="atLeast"/>
          <w:tblCellSpacing w:w="0" w:type="dxa"/>
        </w:trPr>
        <w:tc>
          <w:tcPr>
            <w:tcW w:w="142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61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7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32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80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149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</w:tr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600" w:hRule="atLeast"/>
          <w:tblCellSpacing w:w="0" w:type="dxa"/>
        </w:trPr>
        <w:tc>
          <w:tcPr>
            <w:tcW w:w="142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615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71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332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804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080" w:type="dxa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  <w:tc>
          <w:tcPr>
            <w:tcW w:w="1149" w:type="dxa"/>
            <w:tcBorders>
              <w:top w:val="outset" w:color="999999" w:sz="6" w:space="0"/>
              <w:left w:val="single" w:color="auto" w:sz="4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3"/>
                <w:szCs w:val="19"/>
              </w:rPr>
            </w:pPr>
          </w:p>
        </w:tc>
      </w:tr>
      <w:tr>
        <w:tblPrEx>
          <w:tblBorders>
            <w:top w:val="outset" w:color="999999" w:sz="6" w:space="0"/>
            <w:left w:val="outset" w:color="999999" w:sz="6" w:space="0"/>
            <w:bottom w:val="outset" w:color="999999" w:sz="6" w:space="0"/>
            <w:right w:val="outset" w:color="999999" w:sz="6" w:space="0"/>
            <w:insideH w:val="outset" w:color="999999" w:sz="6" w:space="0"/>
            <w:insideV w:val="outset" w:color="999999" w:sz="6" w:space="0"/>
          </w:tblBorders>
        </w:tblPrEx>
        <w:trPr>
          <w:trHeight w:val="722" w:hRule="atLeast"/>
          <w:tblCellSpacing w:w="0" w:type="dxa"/>
        </w:trPr>
        <w:tc>
          <w:tcPr>
            <w:tcW w:w="8776" w:type="dxa"/>
            <w:gridSpan w:val="7"/>
            <w:tcBorders>
              <w:top w:val="outset" w:color="999999" w:sz="6" w:space="0"/>
              <w:left w:val="outset" w:color="999999" w:sz="6" w:space="0"/>
              <w:bottom w:val="outset" w:color="999999" w:sz="6" w:space="0"/>
              <w:right w:val="outset" w:color="999999" w:sz="6" w:space="0"/>
            </w:tcBorders>
            <w:vAlign w:val="center"/>
          </w:tcPr>
          <w:p>
            <w:pPr>
              <w:widowControl/>
              <w:spacing w:line="345" w:lineRule="atLeast"/>
              <w:jc w:val="left"/>
              <w:rPr>
                <w:rStyle w:val="10"/>
                <w:rFonts w:ascii="宋体" w:hAnsi="宋体"/>
                <w:color w:val="000000"/>
                <w:kern w:val="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请于2024年</w:t>
            </w:r>
            <w:r>
              <w:rPr>
                <w:rStyle w:val="10"/>
                <w:rFonts w:hint="default" w:ascii="宋体" w:hAnsi="宋体"/>
                <w:color w:val="000000"/>
                <w:kern w:val="0"/>
                <w:sz w:val="23"/>
                <w:szCs w:val="19"/>
              </w:rPr>
              <w:t>4</w:t>
            </w: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月</w:t>
            </w:r>
            <w:r>
              <w:rPr>
                <w:rStyle w:val="10"/>
                <w:rFonts w:hint="default" w:ascii="宋体" w:hAnsi="宋体"/>
                <w:color w:val="000000"/>
                <w:kern w:val="0"/>
                <w:sz w:val="23"/>
                <w:szCs w:val="19"/>
              </w:rPr>
              <w:t>8</w:t>
            </w: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日15</w:t>
            </w:r>
            <w:r>
              <w:rPr>
                <w:rFonts w:hint="eastAsia" w:ascii="宋体" w:hAnsi="宋体" w:cs="宋体"/>
                <w:sz w:val="28"/>
                <w:szCs w:val="28"/>
              </w:rPr>
              <w:t>:</w:t>
            </w: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00前</w:t>
            </w:r>
          </w:p>
          <w:p>
            <w:pPr>
              <w:widowControl/>
              <w:spacing w:line="345" w:lineRule="atLeast"/>
              <w:jc w:val="left"/>
              <w:rPr>
                <w:rFonts w:ascii="宋体" w:hAnsi="宋体"/>
                <w:color w:val="000000"/>
                <w:sz w:val="23"/>
                <w:szCs w:val="19"/>
              </w:rPr>
            </w:pPr>
            <w:r>
              <w:rPr>
                <w:rStyle w:val="10"/>
                <w:rFonts w:hint="eastAsia" w:ascii="宋体" w:hAnsi="宋体"/>
                <w:color w:val="000000"/>
                <w:kern w:val="0"/>
                <w:sz w:val="23"/>
                <w:szCs w:val="19"/>
              </w:rPr>
              <w:t>将填写完整的本表发至培训班报名邮箱：</w:t>
            </w:r>
            <w:r>
              <w:rPr>
                <w:rFonts w:hint="eastAsia" w:ascii="宋体" w:hAnsi="宋体"/>
                <w:b/>
                <w:bCs/>
                <w:sz w:val="24"/>
              </w:rPr>
              <w:t>DGSZBJS202311@126.com</w:t>
            </w:r>
          </w:p>
        </w:tc>
      </w:tr>
    </w:tbl>
    <w:p>
      <w:pPr>
        <w:rPr>
          <w:rFonts w:ascii="宋体" w:hAnsi="宋体"/>
        </w:rPr>
      </w:pPr>
    </w:p>
    <w:p>
      <w:pPr>
        <w:spacing w:line="560" w:lineRule="exact"/>
        <w:ind w:firstLine="560" w:firstLineChars="200"/>
        <w:rPr>
          <w:rFonts w:ascii="宋体" w:hAnsi="宋体"/>
          <w:sz w:val="28"/>
          <w:szCs w:val="28"/>
        </w:rPr>
      </w:pPr>
    </w:p>
    <w:p>
      <w:pPr>
        <w:widowControl/>
        <w:spacing w:line="360" w:lineRule="atLeast"/>
        <w:ind w:firstLine="720" w:firstLineChars="200"/>
        <w:jc w:val="left"/>
        <w:rPr>
          <w:rFonts w:ascii="华文宋体" w:hAnsi="华文宋体" w:eastAsia="华文宋体" w:cs="华文宋体"/>
          <w:color w:val="000000"/>
          <w:kern w:val="0"/>
          <w:sz w:val="36"/>
          <w:szCs w:val="36"/>
          <w:shd w:val="clear" w:color="auto" w:fill="FFFFFF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410" w:right="1588" w:bottom="1304" w:left="1588" w:header="851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华文宋体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4"/>
      <w:rPr>
        <w:rStyle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rStyle w:val="1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A62"/>
    <w:rsid w:val="00025FB8"/>
    <w:rsid w:val="00037F9E"/>
    <w:rsid w:val="000424F9"/>
    <w:rsid w:val="00054A5D"/>
    <w:rsid w:val="0005616F"/>
    <w:rsid w:val="00097EC9"/>
    <w:rsid w:val="000A1A8E"/>
    <w:rsid w:val="000A28F8"/>
    <w:rsid w:val="000C2A80"/>
    <w:rsid w:val="00120361"/>
    <w:rsid w:val="001508B1"/>
    <w:rsid w:val="00152ED6"/>
    <w:rsid w:val="001A0F2B"/>
    <w:rsid w:val="001F5757"/>
    <w:rsid w:val="00205304"/>
    <w:rsid w:val="00224BA3"/>
    <w:rsid w:val="0028620E"/>
    <w:rsid w:val="002A1AB2"/>
    <w:rsid w:val="002B49B5"/>
    <w:rsid w:val="002B6817"/>
    <w:rsid w:val="00343EB0"/>
    <w:rsid w:val="0036770E"/>
    <w:rsid w:val="00390BB1"/>
    <w:rsid w:val="003A0A0F"/>
    <w:rsid w:val="003A1877"/>
    <w:rsid w:val="003E614E"/>
    <w:rsid w:val="004016C7"/>
    <w:rsid w:val="00423D11"/>
    <w:rsid w:val="004445B2"/>
    <w:rsid w:val="00447F21"/>
    <w:rsid w:val="0047310C"/>
    <w:rsid w:val="004731E8"/>
    <w:rsid w:val="0049709C"/>
    <w:rsid w:val="004A314B"/>
    <w:rsid w:val="004B5469"/>
    <w:rsid w:val="004D27D0"/>
    <w:rsid w:val="00501B0C"/>
    <w:rsid w:val="005118AD"/>
    <w:rsid w:val="0056022B"/>
    <w:rsid w:val="00576DB2"/>
    <w:rsid w:val="006370E1"/>
    <w:rsid w:val="00696F03"/>
    <w:rsid w:val="006E6D70"/>
    <w:rsid w:val="00761B4E"/>
    <w:rsid w:val="007B6559"/>
    <w:rsid w:val="00802B53"/>
    <w:rsid w:val="00803F18"/>
    <w:rsid w:val="00882E4F"/>
    <w:rsid w:val="008A01FE"/>
    <w:rsid w:val="008B180A"/>
    <w:rsid w:val="008B7428"/>
    <w:rsid w:val="008C33CF"/>
    <w:rsid w:val="00905C97"/>
    <w:rsid w:val="00906F9D"/>
    <w:rsid w:val="00922340"/>
    <w:rsid w:val="00923517"/>
    <w:rsid w:val="00962BEB"/>
    <w:rsid w:val="009A7650"/>
    <w:rsid w:val="009E3F21"/>
    <w:rsid w:val="00A236FD"/>
    <w:rsid w:val="00A73B2C"/>
    <w:rsid w:val="00A76CF2"/>
    <w:rsid w:val="00AB6B19"/>
    <w:rsid w:val="00AC0F84"/>
    <w:rsid w:val="00B223EE"/>
    <w:rsid w:val="00BF1026"/>
    <w:rsid w:val="00C078B0"/>
    <w:rsid w:val="00C12D24"/>
    <w:rsid w:val="00C84254"/>
    <w:rsid w:val="00CE2732"/>
    <w:rsid w:val="00DC75A3"/>
    <w:rsid w:val="00DF51CE"/>
    <w:rsid w:val="00DF79F1"/>
    <w:rsid w:val="00E048A9"/>
    <w:rsid w:val="00E935C2"/>
    <w:rsid w:val="00EA4136"/>
    <w:rsid w:val="00EB20E9"/>
    <w:rsid w:val="00EB2704"/>
    <w:rsid w:val="00EC7E9B"/>
    <w:rsid w:val="00EE7995"/>
    <w:rsid w:val="00EF2938"/>
    <w:rsid w:val="00F046AB"/>
    <w:rsid w:val="00F32339"/>
    <w:rsid w:val="00F92A62"/>
    <w:rsid w:val="00F94A32"/>
    <w:rsid w:val="00FA30BA"/>
    <w:rsid w:val="00FB7EF5"/>
    <w:rsid w:val="00FC2EE6"/>
    <w:rsid w:val="00FD40EC"/>
    <w:rsid w:val="00FD65A3"/>
    <w:rsid w:val="0F3DA733"/>
    <w:rsid w:val="6DC4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spacing w:before="233"/>
      <w:ind w:left="111"/>
      <w:jc w:val="left"/>
    </w:pPr>
    <w:rPr>
      <w:rFonts w:ascii="仿宋" w:eastAsia="仿宋" w:cs="仿宋"/>
      <w:kern w:val="0"/>
      <w:sz w:val="28"/>
      <w:szCs w:val="28"/>
    </w:r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uiPriority w:val="0"/>
    <w:pPr>
      <w:spacing w:beforeAutospacing="1" w:afterAutospacing="1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spacing w:after="160" w:line="278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22"/>
    <w:rPr>
      <w:b/>
    </w:rPr>
  </w:style>
  <w:style w:type="character" w:styleId="11">
    <w:name w:val="Emphasis"/>
    <w:basedOn w:val="9"/>
    <w:qFormat/>
    <w:uiPriority w:val="0"/>
    <w:rPr>
      <w:i/>
      <w:iCs/>
    </w:rPr>
  </w:style>
  <w:style w:type="character" w:customStyle="1" w:styleId="12">
    <w:name w:val="页眉 字符"/>
    <w:link w:val="5"/>
    <w:uiPriority w:val="99"/>
    <w:rPr>
      <w:kern w:val="2"/>
      <w:sz w:val="18"/>
      <w:szCs w:val="18"/>
    </w:rPr>
  </w:style>
  <w:style w:type="character" w:customStyle="1" w:styleId="13">
    <w:name w:val="页脚 字符"/>
    <w:link w:val="4"/>
    <w:uiPriority w:val="99"/>
    <w:rPr>
      <w:kern w:val="2"/>
      <w:sz w:val="18"/>
      <w:szCs w:val="18"/>
    </w:rPr>
  </w:style>
  <w:style w:type="character" w:customStyle="1" w:styleId="14">
    <w:name w:val="批注框文本 字符"/>
    <w:link w:val="3"/>
    <w:uiPriority w:val="0"/>
    <w:rPr>
      <w:kern w:val="2"/>
      <w:sz w:val="18"/>
      <w:szCs w:val="18"/>
    </w:rPr>
  </w:style>
  <w:style w:type="character" w:customStyle="1" w:styleId="15">
    <w:name w:val="NormalCharacter"/>
    <w:qFormat/>
    <w:uiPriority w:val="0"/>
  </w:style>
  <w:style w:type="character" w:customStyle="1" w:styleId="16">
    <w:name w:val="正文文本 字符"/>
    <w:basedOn w:val="9"/>
    <w:link w:val="2"/>
    <w:uiPriority w:val="1"/>
    <w:rPr>
      <w:rFonts w:ascii="仿宋" w:eastAsia="仿宋" w:cs="仿宋"/>
      <w:sz w:val="28"/>
      <w:szCs w:val="2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apple/Library/Containers/com.kingsoft.wpsoffice.mac/Data/D:\&#37325;&#35201;&#25968;&#25454;\&#25105;&#30340;&#25991;&#26723;\&#33258;&#23450;&#20041;%20Office%20&#27169;&#26495;\&#22823;&#24191;&#36187;&#32418;&#22836;&#25991;&#2021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大广赛红头文件模板.dotx</Template>
  <Company>NOBLE</Company>
  <Pages>7</Pages>
  <Words>404</Words>
  <Characters>2307</Characters>
  <Lines>19</Lines>
  <Paragraphs>5</Paragraphs>
  <TotalTime>28</TotalTime>
  <ScaleCrop>false</ScaleCrop>
  <LinksUpToDate>false</LinksUpToDate>
  <CharactersWithSpaces>2706</CharactersWithSpaces>
  <Application>WPS Office_5.5.0.7954_F1E327BC-269C-435d-A152-05C5408002CA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2024-01-15T16:45:00Z</dcterms:created>
  <dc:creator>ZY</dc:creator>
  <cp:lastModifiedBy>张迪</cp:lastModifiedBy>
  <cp:lastPrinted>2024-01-15T16:19:00Z</cp:lastPrinted>
  <dcterms:modified xsi:type="dcterms:W3CDTF">2024-03-19T12:04:49Z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ioBoundaries">
    <vt:bool>true</vt:bool>
  </property>
  <property fmtid="{D5CDD505-2E9C-101B-9397-08002B2CF9AE}" pid="3" name="KSOProductBuildVer">
    <vt:lpwstr>2052-5.5.0.7954</vt:lpwstr>
  </property>
  <property fmtid="{D5CDD505-2E9C-101B-9397-08002B2CF9AE}" pid="4" name="ICV">
    <vt:lpwstr>D7B2AD53AC036006E10EF965CF18B5AC_42</vt:lpwstr>
  </property>
</Properties>
</file>